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E2CA9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ROBERT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3D44375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Sybertoft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112CC748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E5DE95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98FAA1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Kebell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Reresby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65D3E01B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£15.    (C.P.R. 1467-77 p.4)</w:t>
      </w:r>
    </w:p>
    <w:p w14:paraId="0C496220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611D4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26F8A9" w14:textId="77777777" w:rsidR="00D044DA" w:rsidRDefault="00D044DA" w:rsidP="00D044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2021</w:t>
      </w:r>
    </w:p>
    <w:p w14:paraId="6E4207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31ECD" w14:textId="77777777" w:rsidR="00D044DA" w:rsidRDefault="00D044DA" w:rsidP="009139A6">
      <w:r>
        <w:separator/>
      </w:r>
    </w:p>
  </w:endnote>
  <w:endnote w:type="continuationSeparator" w:id="0">
    <w:p w14:paraId="613F289A" w14:textId="77777777" w:rsidR="00D044DA" w:rsidRDefault="00D044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41F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2AE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81C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5D353" w14:textId="77777777" w:rsidR="00D044DA" w:rsidRDefault="00D044DA" w:rsidP="009139A6">
      <w:r>
        <w:separator/>
      </w:r>
    </w:p>
  </w:footnote>
  <w:footnote w:type="continuationSeparator" w:id="0">
    <w:p w14:paraId="32EDDC39" w14:textId="77777777" w:rsidR="00D044DA" w:rsidRDefault="00D044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814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5FC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369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4DA"/>
    <w:rsid w:val="000666E0"/>
    <w:rsid w:val="002510B7"/>
    <w:rsid w:val="005C130B"/>
    <w:rsid w:val="00826F5C"/>
    <w:rsid w:val="009139A6"/>
    <w:rsid w:val="009448BB"/>
    <w:rsid w:val="00A3176C"/>
    <w:rsid w:val="00BA00AB"/>
    <w:rsid w:val="00D044D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0A0CE"/>
  <w15:chartTrackingRefBased/>
  <w15:docId w15:val="{A8446237-4028-47A3-8D81-30D0174D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2021-03-30T19:38:00Z</dcterms:created>
  <dcterms:modified xsi:type="dcterms:W3CDTF">2021-03-30T19:38:00Z</dcterms:modified>
</cp:coreProperties>
</file>